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D6" w:rsidRPr="005C5DBF" w:rsidRDefault="006227D6" w:rsidP="000B3EE9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227D6" w:rsidRPr="005C5DBF" w:rsidRDefault="006227D6" w:rsidP="000B3E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227D6" w:rsidRPr="005C5DBF" w:rsidRDefault="006227D6" w:rsidP="000B3EE9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227D6" w:rsidRPr="005C5DBF" w:rsidRDefault="006227D6" w:rsidP="000B3EE9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6227D6" w:rsidRDefault="006227D6" w:rsidP="000B3EE9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28.12.2024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392</w:t>
      </w:r>
    </w:p>
    <w:p w:rsidR="006227D6" w:rsidRPr="005C5DBF" w:rsidRDefault="006227D6" w:rsidP="000B3EE9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6227D6" w:rsidRPr="00A9204D" w:rsidRDefault="006227D6" w:rsidP="000B3EE9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программу «Комплексное развитие систем коммунальной инфраструктуры МО «Унечское городское поселение» на 2016-2030 гг.»</w:t>
      </w:r>
    </w:p>
    <w:p w:rsidR="006227D6" w:rsidRPr="00A9204D" w:rsidRDefault="006227D6" w:rsidP="000B3EE9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227D6" w:rsidRPr="00807F49" w:rsidRDefault="006227D6" w:rsidP="000B3E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В соответствии с пунктом 6.1 части 1  статьи 17 </w:t>
      </w:r>
      <w:r w:rsidRPr="00807F49">
        <w:rPr>
          <w:rFonts w:ascii="Times New Roman" w:hAnsi="Times New Roman" w:cs="Times New Roman"/>
          <w:sz w:val="24"/>
          <w:szCs w:val="24"/>
        </w:rPr>
        <w:t>Федерального закона от 06.10.2003 №131- 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приказом Министерства регионального развития  </w:t>
      </w:r>
      <w:r w:rsidRPr="00807F49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06.05.2011 №204 «О разработке программ комплексного развития систем коммунальной инфраструктуры муиципальных образований», частью 9 пункта 1 статьи 9 Устава муниципального образования «Унечское городское поселение  Унечского муниципального района Брянской области»,</w:t>
      </w:r>
    </w:p>
    <w:p w:rsidR="006227D6" w:rsidRPr="00A9204D" w:rsidRDefault="006227D6" w:rsidP="000B3E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0B3EE9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ПОСТАНОВЛЯЮ:</w:t>
      </w:r>
    </w:p>
    <w:p w:rsidR="006227D6" w:rsidRPr="00A9204D" w:rsidRDefault="006227D6" w:rsidP="000B3EE9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227D6" w:rsidRPr="00F77A8C" w:rsidRDefault="006227D6" w:rsidP="000B3EE9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программу </w:t>
      </w:r>
      <w:r w:rsidRPr="00807F49">
        <w:rPr>
          <w:rFonts w:ascii="Times New Roman" w:hAnsi="Times New Roman" w:cs="Times New Roman"/>
          <w:sz w:val="24"/>
          <w:szCs w:val="24"/>
          <w:lang w:eastAsia="ru-RU"/>
        </w:rPr>
        <w:t xml:space="preserve">«Комплексное развитие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систем </w:t>
      </w:r>
      <w:r w:rsidRPr="00807F49">
        <w:rPr>
          <w:rFonts w:ascii="Times New Roman" w:hAnsi="Times New Roman" w:cs="Times New Roman"/>
          <w:sz w:val="24"/>
          <w:szCs w:val="24"/>
          <w:lang w:eastAsia="ru-RU"/>
        </w:rPr>
        <w:t>коммунальной инфраструктуры МО «Унечское городское поселение» на 2016-2030 гг.»</w:t>
      </w:r>
      <w:r>
        <w:rPr>
          <w:rFonts w:ascii="Times New Roman" w:hAnsi="Times New Roman" w:cs="Times New Roman"/>
          <w:sz w:val="24"/>
          <w:szCs w:val="24"/>
          <w:lang w:eastAsia="ru-RU"/>
        </w:rPr>
        <w:t>, утвержденную решением городского Совета народных депутатов от 23.12.2015 №3-85 (в редакции от 01.11.2018 №3-196,  от  04.09.2019 №3-232), в соответствии постановлением администрации Унечского района от 29.12.2023 №571  следующие изменения:</w:t>
      </w:r>
    </w:p>
    <w:p w:rsidR="006227D6" w:rsidRPr="00885A3D" w:rsidRDefault="006227D6" w:rsidP="00C665C8">
      <w:pPr>
        <w:pStyle w:val="ListParagraph"/>
        <w:numPr>
          <w:ilvl w:val="1"/>
          <w:numId w:val="4"/>
        </w:num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6F4E">
        <w:rPr>
          <w:rFonts w:ascii="Times New Roman" w:hAnsi="Times New Roman" w:cs="Times New Roman"/>
          <w:sz w:val="24"/>
          <w:szCs w:val="24"/>
          <w:lang w:eastAsia="ru-RU"/>
        </w:rPr>
        <w:t>Добавить в  таблицу 6.1 раздела 6 «Инвестиционные проекты  по водоснабжению  и водоотведению  МО «Унечское городское поселение» пункт 22.</w:t>
      </w:r>
    </w:p>
    <w:p w:rsidR="006227D6" w:rsidRPr="006A622E" w:rsidRDefault="006227D6" w:rsidP="00C665C8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357"/>
        <w:gridCol w:w="1925"/>
        <w:gridCol w:w="801"/>
        <w:gridCol w:w="1134"/>
        <w:gridCol w:w="1276"/>
        <w:gridCol w:w="1265"/>
        <w:gridCol w:w="968"/>
      </w:tblGrid>
      <w:tr w:rsidR="006227D6">
        <w:trPr>
          <w:trHeight w:val="348"/>
        </w:trPr>
        <w:tc>
          <w:tcPr>
            <w:tcW w:w="695" w:type="dxa"/>
            <w:vMerge w:val="restart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57" w:type="dxa"/>
            <w:vMerge w:val="restart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925" w:type="dxa"/>
            <w:vMerge w:val="restart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</w:t>
            </w:r>
          </w:p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444" w:type="dxa"/>
            <w:gridSpan w:val="5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6227D6">
        <w:trPr>
          <w:trHeight w:val="756"/>
        </w:trPr>
        <w:tc>
          <w:tcPr>
            <w:tcW w:w="695" w:type="dxa"/>
            <w:vMerge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vMerge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vMerge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5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68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2026-2030</w:t>
            </w:r>
          </w:p>
        </w:tc>
      </w:tr>
      <w:tr w:rsidR="006227D6">
        <w:tc>
          <w:tcPr>
            <w:tcW w:w="3052" w:type="dxa"/>
            <w:gridSpan w:val="2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Водопроводно-канализационное хозяйство</w:t>
            </w:r>
          </w:p>
        </w:tc>
        <w:tc>
          <w:tcPr>
            <w:tcW w:w="1925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01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7D6">
        <w:tc>
          <w:tcPr>
            <w:tcW w:w="695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57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Капитальный ремонт водопроводной сети по ул.Рассказа, 2-му пер. Ломоносова, 3-му пер.Ломоносова</w:t>
            </w: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                         г. Унеча Унечского района Брянской области</w:t>
            </w:r>
          </w:p>
        </w:tc>
        <w:tc>
          <w:tcPr>
            <w:tcW w:w="1925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областной, местный бюджеты</w:t>
            </w:r>
          </w:p>
        </w:tc>
        <w:tc>
          <w:tcPr>
            <w:tcW w:w="801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1063,829</w:t>
            </w:r>
          </w:p>
        </w:tc>
        <w:tc>
          <w:tcPr>
            <w:tcW w:w="1265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6227D6" w:rsidRPr="00AC219D" w:rsidRDefault="006227D6" w:rsidP="00AC219D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27D6" w:rsidRDefault="006227D6" w:rsidP="006A622E">
      <w:pPr>
        <w:pStyle w:val="ListParagraph"/>
        <w:spacing w:after="0" w:line="24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6A622E">
      <w:pPr>
        <w:pStyle w:val="ListParagraph"/>
        <w:spacing w:after="0" w:line="24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6A622E">
      <w:pPr>
        <w:pStyle w:val="ListParagraph"/>
        <w:spacing w:after="0" w:line="24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Pr="002A7C43" w:rsidRDefault="006227D6" w:rsidP="009E1951">
      <w:pPr>
        <w:pStyle w:val="ListParagraph"/>
        <w:numPr>
          <w:ilvl w:val="0"/>
          <w:numId w:val="4"/>
        </w:numPr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77A8C">
        <w:rPr>
          <w:rFonts w:ascii="Times New Roman" w:hAnsi="Times New Roman" w:cs="Times New Roman"/>
          <w:sz w:val="24"/>
          <w:szCs w:val="24"/>
        </w:rPr>
        <w:t>Настоящее постановление разместить на официальном сайте администрации района в сети «Интернет».</w:t>
      </w:r>
    </w:p>
    <w:p w:rsidR="006227D6" w:rsidRPr="00E12191" w:rsidRDefault="006227D6" w:rsidP="00E12191">
      <w:pPr>
        <w:pStyle w:val="BodyTextIndent2"/>
        <w:numPr>
          <w:ilvl w:val="0"/>
          <w:numId w:val="4"/>
        </w:numPr>
        <w:spacing w:after="0" w:line="240" w:lineRule="auto"/>
        <w:ind w:left="1015" w:hanging="357"/>
        <w:jc w:val="both"/>
        <w:rPr>
          <w:rFonts w:ascii="Times New Roman" w:hAnsi="Times New Roman" w:cs="Times New Roman"/>
          <w:sz w:val="24"/>
          <w:szCs w:val="24"/>
        </w:rPr>
      </w:pPr>
      <w:r w:rsidRPr="0002588E">
        <w:rPr>
          <w:rFonts w:ascii="Times New Roman" w:hAnsi="Times New Roman" w:cs="Times New Roman"/>
          <w:sz w:val="24"/>
          <w:szCs w:val="24"/>
        </w:rPr>
        <w:t xml:space="preserve"> Контроль за исполнением постановления </w:t>
      </w:r>
      <w:r>
        <w:rPr>
          <w:rFonts w:ascii="Times New Roman" w:hAnsi="Times New Roman" w:cs="Times New Roman"/>
          <w:sz w:val="24"/>
          <w:szCs w:val="24"/>
        </w:rPr>
        <w:t>оставить за собой.</w:t>
      </w:r>
    </w:p>
    <w:p w:rsidR="006227D6" w:rsidRPr="0002588E" w:rsidRDefault="006227D6" w:rsidP="000B3E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0B3EE9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0B3EE9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Pr="003076EB" w:rsidRDefault="006227D6" w:rsidP="000B3EE9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44354B">
      <w:pPr>
        <w:pStyle w:val="Heading3"/>
        <w:tabs>
          <w:tab w:val="left" w:pos="342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Глава </w:t>
      </w:r>
      <w:r w:rsidRPr="00C96460">
        <w:rPr>
          <w:b w:val="0"/>
          <w:bCs w:val="0"/>
          <w:sz w:val="24"/>
          <w:szCs w:val="24"/>
        </w:rPr>
        <w:t xml:space="preserve">администрации района  </w:t>
      </w:r>
      <w:r>
        <w:rPr>
          <w:b w:val="0"/>
          <w:bCs w:val="0"/>
          <w:sz w:val="24"/>
          <w:szCs w:val="24"/>
        </w:rPr>
        <w:t xml:space="preserve">                                                                В.А. Дуда</w:t>
      </w: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227D6" w:rsidRPr="007F67CE" w:rsidRDefault="006227D6" w:rsidP="008D18EA">
      <w:pPr>
        <w:tabs>
          <w:tab w:val="left" w:pos="342"/>
          <w:tab w:val="left" w:pos="8550"/>
        </w:tabs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27D6" w:rsidRPr="00440E85" w:rsidRDefault="006227D6" w:rsidP="008D18EA">
      <w:pPr>
        <w:keepNext/>
        <w:tabs>
          <w:tab w:val="left" w:pos="342"/>
        </w:tabs>
        <w:spacing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0E85">
        <w:rPr>
          <w:rFonts w:ascii="Times New Roman" w:hAnsi="Times New Roman" w:cs="Times New Roman"/>
          <w:sz w:val="24"/>
          <w:szCs w:val="24"/>
        </w:rPr>
        <w:t xml:space="preserve">Исполнил: </w:t>
      </w:r>
    </w:p>
    <w:p w:rsidR="006227D6" w:rsidRDefault="006227D6" w:rsidP="008D1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 инспектор</w:t>
      </w:r>
    </w:p>
    <w:p w:rsidR="006227D6" w:rsidRDefault="006227D6" w:rsidP="008D1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отдела строительства и архитектуры                                                                    А.А. Шклярова</w:t>
      </w:r>
    </w:p>
    <w:p w:rsidR="006227D6" w:rsidRDefault="006227D6" w:rsidP="008D1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D6" w:rsidRPr="00440E85" w:rsidRDefault="006227D6" w:rsidP="008D1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D6" w:rsidRPr="00440E85" w:rsidRDefault="006227D6" w:rsidP="008D1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85">
        <w:rPr>
          <w:rFonts w:ascii="Times New Roman" w:hAnsi="Times New Roman" w:cs="Times New Roman"/>
          <w:sz w:val="24"/>
          <w:szCs w:val="24"/>
        </w:rPr>
        <w:t xml:space="preserve">     Согласовано:</w:t>
      </w:r>
    </w:p>
    <w:p w:rsidR="006227D6" w:rsidRDefault="006227D6" w:rsidP="008D1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заместитель главы администрации района                                                           О.А. Акуленко</w:t>
      </w:r>
    </w:p>
    <w:p w:rsidR="006227D6" w:rsidRDefault="006227D6" w:rsidP="008D1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8D18EA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 обязанности  начальника                                                                                                                отдела </w:t>
      </w:r>
      <w:r w:rsidRPr="00440E85">
        <w:rPr>
          <w:rFonts w:ascii="Times New Roman" w:hAnsi="Times New Roman" w:cs="Times New Roman"/>
          <w:sz w:val="24"/>
          <w:szCs w:val="24"/>
        </w:rPr>
        <w:t>строительства  и архитектурыА.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0E8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Рыбальченко</w:t>
      </w:r>
    </w:p>
    <w:p w:rsidR="006227D6" w:rsidRPr="00440E85" w:rsidRDefault="006227D6" w:rsidP="008D18EA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227D6" w:rsidRPr="00440E85" w:rsidRDefault="006227D6" w:rsidP="008D18EA">
      <w:p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227D6" w:rsidRDefault="006227D6" w:rsidP="00695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 обязанности</w:t>
      </w:r>
    </w:p>
    <w:p w:rsidR="006227D6" w:rsidRDefault="006227D6" w:rsidP="0069512C">
      <w:pPr>
        <w:tabs>
          <w:tab w:val="left" w:pos="8550"/>
        </w:tabs>
        <w:spacing w:after="0" w:line="240" w:lineRule="auto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начальника юридического отдела                                                                               М.С. Зайцев       </w:t>
      </w: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Default="006227D6" w:rsidP="00315344">
      <w:pPr>
        <w:rPr>
          <w:lang w:eastAsia="ru-RU"/>
        </w:rPr>
      </w:pPr>
    </w:p>
    <w:p w:rsidR="006227D6" w:rsidRPr="00315344" w:rsidRDefault="006227D6" w:rsidP="00315344">
      <w:pPr>
        <w:rPr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227D6" w:rsidRDefault="006227D6" w:rsidP="00EF205A">
      <w:pPr>
        <w:tabs>
          <w:tab w:val="left" w:pos="4788"/>
        </w:tabs>
        <w:spacing w:after="0" w:line="240" w:lineRule="auto"/>
        <w:ind w:right="4959"/>
        <w:jc w:val="both"/>
      </w:pPr>
    </w:p>
    <w:sectPr w:rsidR="006227D6" w:rsidSect="003076E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37C82"/>
    <w:multiLevelType w:val="multilevel"/>
    <w:tmpl w:val="3FE4807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2" w:hanging="1800"/>
      </w:pPr>
      <w:rPr>
        <w:rFonts w:hint="default"/>
      </w:rPr>
    </w:lvl>
  </w:abstractNum>
  <w:abstractNum w:abstractNumId="1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2267C3"/>
    <w:multiLevelType w:val="multilevel"/>
    <w:tmpl w:val="3FE4807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2" w:hanging="1800"/>
      </w:pPr>
      <w:rPr>
        <w:rFonts w:hint="default"/>
      </w:rPr>
    </w:lvl>
  </w:abstractNum>
  <w:abstractNum w:abstractNumId="3">
    <w:nsid w:val="569F46F8"/>
    <w:multiLevelType w:val="multilevel"/>
    <w:tmpl w:val="3FE4807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2" w:hanging="1800"/>
      </w:pPr>
      <w:rPr>
        <w:rFonts w:hint="default"/>
      </w:rPr>
    </w:lvl>
  </w:abstractNum>
  <w:abstractNum w:abstractNumId="4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588E"/>
    <w:rsid w:val="000267BA"/>
    <w:rsid w:val="00097C91"/>
    <w:rsid w:val="000A5B49"/>
    <w:rsid w:val="000B3EE9"/>
    <w:rsid w:val="000C321E"/>
    <w:rsid w:val="000C57F2"/>
    <w:rsid w:val="000D70CB"/>
    <w:rsid w:val="000F0ED3"/>
    <w:rsid w:val="00110BCD"/>
    <w:rsid w:val="001261C9"/>
    <w:rsid w:val="001A6DAB"/>
    <w:rsid w:val="001B1D4D"/>
    <w:rsid w:val="001D023A"/>
    <w:rsid w:val="002461B6"/>
    <w:rsid w:val="00256F90"/>
    <w:rsid w:val="0026341E"/>
    <w:rsid w:val="00283EF5"/>
    <w:rsid w:val="002A7C43"/>
    <w:rsid w:val="002F7F5A"/>
    <w:rsid w:val="00302A54"/>
    <w:rsid w:val="003076EB"/>
    <w:rsid w:val="00315344"/>
    <w:rsid w:val="0031581D"/>
    <w:rsid w:val="003321A5"/>
    <w:rsid w:val="003513D3"/>
    <w:rsid w:val="00372FFD"/>
    <w:rsid w:val="00393E57"/>
    <w:rsid w:val="003B2026"/>
    <w:rsid w:val="00440E85"/>
    <w:rsid w:val="0044354B"/>
    <w:rsid w:val="00450812"/>
    <w:rsid w:val="004918D0"/>
    <w:rsid w:val="004920A6"/>
    <w:rsid w:val="004D46B8"/>
    <w:rsid w:val="004E3656"/>
    <w:rsid w:val="0056352A"/>
    <w:rsid w:val="0059004B"/>
    <w:rsid w:val="005C3CE1"/>
    <w:rsid w:val="005C5DBF"/>
    <w:rsid w:val="005C5F33"/>
    <w:rsid w:val="005E6FFE"/>
    <w:rsid w:val="005F2F79"/>
    <w:rsid w:val="006227D6"/>
    <w:rsid w:val="006514A4"/>
    <w:rsid w:val="00677182"/>
    <w:rsid w:val="0067752C"/>
    <w:rsid w:val="0069512C"/>
    <w:rsid w:val="006A622E"/>
    <w:rsid w:val="006C2E92"/>
    <w:rsid w:val="006F1CE7"/>
    <w:rsid w:val="0070063D"/>
    <w:rsid w:val="007342FA"/>
    <w:rsid w:val="00753E4B"/>
    <w:rsid w:val="00764CA8"/>
    <w:rsid w:val="007A7AA8"/>
    <w:rsid w:val="007B73D4"/>
    <w:rsid w:val="007D32C2"/>
    <w:rsid w:val="007F67CE"/>
    <w:rsid w:val="00807F49"/>
    <w:rsid w:val="008207B9"/>
    <w:rsid w:val="00826D5B"/>
    <w:rsid w:val="0083201A"/>
    <w:rsid w:val="00885A3D"/>
    <w:rsid w:val="00886818"/>
    <w:rsid w:val="008D18EA"/>
    <w:rsid w:val="00911A64"/>
    <w:rsid w:val="0094542D"/>
    <w:rsid w:val="009739B0"/>
    <w:rsid w:val="009E1951"/>
    <w:rsid w:val="00A360B0"/>
    <w:rsid w:val="00A9204D"/>
    <w:rsid w:val="00AB5783"/>
    <w:rsid w:val="00AC219D"/>
    <w:rsid w:val="00AE45EC"/>
    <w:rsid w:val="00AE4726"/>
    <w:rsid w:val="00B307E5"/>
    <w:rsid w:val="00B46837"/>
    <w:rsid w:val="00BB7D76"/>
    <w:rsid w:val="00C665C8"/>
    <w:rsid w:val="00C905A5"/>
    <w:rsid w:val="00C96460"/>
    <w:rsid w:val="00CD7CA1"/>
    <w:rsid w:val="00CE0451"/>
    <w:rsid w:val="00D13CDF"/>
    <w:rsid w:val="00D26A3F"/>
    <w:rsid w:val="00D57787"/>
    <w:rsid w:val="00D66F4E"/>
    <w:rsid w:val="00D96FFB"/>
    <w:rsid w:val="00DB0D35"/>
    <w:rsid w:val="00DB7101"/>
    <w:rsid w:val="00DC576A"/>
    <w:rsid w:val="00DE0B10"/>
    <w:rsid w:val="00E12191"/>
    <w:rsid w:val="00EA4EB2"/>
    <w:rsid w:val="00EF205A"/>
    <w:rsid w:val="00F003A8"/>
    <w:rsid w:val="00F619FC"/>
    <w:rsid w:val="00F77A8C"/>
    <w:rsid w:val="00F87846"/>
    <w:rsid w:val="00F91645"/>
    <w:rsid w:val="00F93565"/>
    <w:rsid w:val="00FA1243"/>
    <w:rsid w:val="00FA6FDB"/>
    <w:rsid w:val="00FC235F"/>
    <w:rsid w:val="00FC291F"/>
    <w:rsid w:val="00FC730B"/>
    <w:rsid w:val="00FE1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D70CB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D70CB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5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5F3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D13CDF"/>
    <w:pPr>
      <w:ind w:left="720"/>
    </w:pPr>
  </w:style>
  <w:style w:type="paragraph" w:styleId="BodyText">
    <w:name w:val="Body Text"/>
    <w:basedOn w:val="Normal"/>
    <w:link w:val="BodyTextChar"/>
    <w:uiPriority w:val="99"/>
    <w:rsid w:val="000A5B4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A5B49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AE472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E4726"/>
    <w:rPr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302A54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02A54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locked/>
    <w:rsid w:val="00302A54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2A54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622</TotalTime>
  <Pages>4</Pages>
  <Words>403</Words>
  <Characters>2299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17</cp:revision>
  <cp:lastPrinted>2025-02-27T06:28:00Z</cp:lastPrinted>
  <dcterms:created xsi:type="dcterms:W3CDTF">2018-12-22T06:25:00Z</dcterms:created>
  <dcterms:modified xsi:type="dcterms:W3CDTF">2025-03-20T12:55:00Z</dcterms:modified>
</cp:coreProperties>
</file>